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5D050" w14:textId="117A8626" w:rsidR="00A22FC8" w:rsidRDefault="00A22FC8" w:rsidP="00A22FC8">
      <w:pPr>
        <w:pStyle w:val="NoSpacing"/>
        <w:jc w:val="right"/>
      </w:pPr>
      <w:r>
        <w:t>Name: __________________</w:t>
      </w:r>
    </w:p>
    <w:p w14:paraId="24791648" w14:textId="760CD8A2" w:rsidR="00A22FC8" w:rsidRDefault="00A22FC8" w:rsidP="00A22FC8">
      <w:pPr>
        <w:pStyle w:val="NoSpacing"/>
        <w:jc w:val="right"/>
      </w:pPr>
      <w:r>
        <w:t>Period: __________________</w:t>
      </w:r>
    </w:p>
    <w:p w14:paraId="65DFBF47" w14:textId="77EE0E79" w:rsidR="0099427E" w:rsidRDefault="0099427E" w:rsidP="0099427E">
      <w:pPr>
        <w:pStyle w:val="Title"/>
      </w:pPr>
      <w:r>
        <w:t>Surveying Tool ID</w:t>
      </w:r>
    </w:p>
    <w:p w14:paraId="0E4EEB19" w14:textId="77777777" w:rsidR="008D789E" w:rsidRDefault="008D789E" w:rsidP="008D789E">
      <w:r>
        <w:t>Match the correct name to the picture.</w:t>
      </w:r>
    </w:p>
    <w:p w14:paraId="5A56A58D" w14:textId="5C06DCBB" w:rsidR="008D789E" w:rsidRDefault="008D789E" w:rsidP="008D789E">
      <w:pPr>
        <w:sectPr w:rsidR="008D789E" w:rsidSect="00DC59D2">
          <w:headerReference w:type="default" r:id="rId7"/>
          <w:footerReference w:type="default" r:id="rId8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EFA35B0" w14:textId="55E68C1E" w:rsidR="00B33EAF" w:rsidRDefault="00B33EAF" w:rsidP="006B18A7">
      <w:pPr>
        <w:pStyle w:val="ListParagraph"/>
        <w:numPr>
          <w:ilvl w:val="0"/>
          <w:numId w:val="39"/>
        </w:numPr>
      </w:pPr>
    </w:p>
    <w:p w14:paraId="0CE0F2A0" w14:textId="77777777" w:rsidR="00D023A5" w:rsidRDefault="00D023A5" w:rsidP="00D023A5">
      <w:pPr>
        <w:pStyle w:val="NoSpacing"/>
      </w:pPr>
      <w:r>
        <w:rPr>
          <w:noProof/>
        </w:rPr>
        <w:drawing>
          <wp:inline distT="0" distB="0" distL="0" distR="0" wp14:anchorId="4B602A79" wp14:editId="69D929E8">
            <wp:extent cx="1828800" cy="18288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1DCA62" w14:textId="7CDA14D9" w:rsidR="00B33EAF" w:rsidRPr="006760C2" w:rsidRDefault="00B33EAF" w:rsidP="006B18A7">
      <w:pPr>
        <w:pStyle w:val="ListParagraph"/>
        <w:numPr>
          <w:ilvl w:val="1"/>
          <w:numId w:val="39"/>
        </w:numPr>
        <w:rPr>
          <w:highlight w:val="yellow"/>
        </w:rPr>
      </w:pPr>
      <w:r w:rsidRPr="006760C2">
        <w:rPr>
          <w:highlight w:val="yellow"/>
        </w:rPr>
        <w:t>Measuring Wheel</w:t>
      </w:r>
    </w:p>
    <w:p w14:paraId="17A1DD49" w14:textId="6B24319D" w:rsidR="00B33EAF" w:rsidRDefault="00B33EAF" w:rsidP="006B18A7">
      <w:pPr>
        <w:pStyle w:val="ListParagraph"/>
        <w:numPr>
          <w:ilvl w:val="1"/>
          <w:numId w:val="39"/>
        </w:numPr>
      </w:pPr>
      <w:r>
        <w:t>Steel Tape</w:t>
      </w:r>
    </w:p>
    <w:p w14:paraId="66ECFC4A" w14:textId="7A25636F" w:rsidR="00B33EAF" w:rsidRDefault="00B33EAF" w:rsidP="006B18A7">
      <w:pPr>
        <w:pStyle w:val="ListParagraph"/>
        <w:numPr>
          <w:ilvl w:val="1"/>
          <w:numId w:val="39"/>
        </w:numPr>
      </w:pPr>
      <w:r>
        <w:t>Wheel Line</w:t>
      </w:r>
    </w:p>
    <w:p w14:paraId="2C978950" w14:textId="23D7E0F3" w:rsidR="00B33EAF" w:rsidRDefault="00B33EAF" w:rsidP="006B18A7">
      <w:pPr>
        <w:pStyle w:val="ListParagraph"/>
        <w:numPr>
          <w:ilvl w:val="1"/>
          <w:numId w:val="39"/>
        </w:numPr>
      </w:pPr>
      <w:r>
        <w:t>Surveyor's Wheel</w:t>
      </w:r>
    </w:p>
    <w:p w14:paraId="39168CC3" w14:textId="7B8813E6" w:rsidR="00B33EAF" w:rsidRDefault="00B33EAF" w:rsidP="006B18A7">
      <w:pPr>
        <w:pStyle w:val="ListParagraph"/>
        <w:numPr>
          <w:ilvl w:val="1"/>
          <w:numId w:val="39"/>
        </w:numPr>
      </w:pPr>
      <w:r>
        <w:t>Name Not Listed</w:t>
      </w:r>
    </w:p>
    <w:p w14:paraId="205CE6BA" w14:textId="046DECFC" w:rsidR="00B33EAF" w:rsidRDefault="00B33EAF" w:rsidP="006B18A7">
      <w:pPr>
        <w:pStyle w:val="ListParagraph"/>
        <w:numPr>
          <w:ilvl w:val="0"/>
          <w:numId w:val="39"/>
        </w:numPr>
      </w:pPr>
    </w:p>
    <w:p w14:paraId="19AFA043" w14:textId="5291098E" w:rsidR="00B33EAF" w:rsidRPr="00D023A5" w:rsidRDefault="00D023A5" w:rsidP="00D023A5">
      <w:pPr>
        <w:pStyle w:val="NoSpacing"/>
        <w:rPr>
          <w:rStyle w:val="NoSpacingChar"/>
        </w:rPr>
      </w:pPr>
      <w:r w:rsidRPr="00D023A5">
        <w:rPr>
          <w:rStyle w:val="NoSpacingChar"/>
        </w:rPr>
        <w:drawing>
          <wp:inline distT="0" distB="0" distL="0" distR="0" wp14:anchorId="0A5A0568" wp14:editId="406CD9D2">
            <wp:extent cx="1828800" cy="1828800"/>
            <wp:effectExtent l="0" t="0" r="0" b="0"/>
            <wp:docPr id="29" name="Picture 29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A picture containing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182D6E" w14:textId="442BE4EE" w:rsidR="006B18A7" w:rsidRDefault="006B18A7" w:rsidP="006B18A7">
      <w:pPr>
        <w:pStyle w:val="ListParagraph"/>
        <w:numPr>
          <w:ilvl w:val="1"/>
          <w:numId w:val="39"/>
        </w:numPr>
      </w:pPr>
      <w:r>
        <w:t>Level Target</w:t>
      </w:r>
    </w:p>
    <w:p w14:paraId="061542E2" w14:textId="05B60023" w:rsidR="00B33EAF" w:rsidRPr="006760C2" w:rsidRDefault="00B33EAF" w:rsidP="006B18A7">
      <w:pPr>
        <w:pStyle w:val="ListParagraph"/>
        <w:numPr>
          <w:ilvl w:val="1"/>
          <w:numId w:val="39"/>
        </w:numPr>
        <w:rPr>
          <w:highlight w:val="yellow"/>
        </w:rPr>
      </w:pPr>
      <w:r w:rsidRPr="006760C2">
        <w:rPr>
          <w:highlight w:val="yellow"/>
        </w:rPr>
        <w:t>Rod Target</w:t>
      </w:r>
    </w:p>
    <w:p w14:paraId="19989E8B" w14:textId="0717E12C" w:rsidR="00B33EAF" w:rsidRDefault="00B33EAF" w:rsidP="006B18A7">
      <w:pPr>
        <w:pStyle w:val="ListParagraph"/>
        <w:numPr>
          <w:ilvl w:val="1"/>
          <w:numId w:val="39"/>
        </w:numPr>
      </w:pPr>
      <w:r>
        <w:t>Laser Receiver</w:t>
      </w:r>
    </w:p>
    <w:p w14:paraId="171B042F" w14:textId="50E2E5F0" w:rsidR="00B33EAF" w:rsidRDefault="00B33EAF" w:rsidP="006B18A7">
      <w:pPr>
        <w:pStyle w:val="ListParagraph"/>
        <w:numPr>
          <w:ilvl w:val="1"/>
          <w:numId w:val="39"/>
        </w:numPr>
      </w:pPr>
      <w:r>
        <w:t>Rod Disc</w:t>
      </w:r>
    </w:p>
    <w:p w14:paraId="027C4609" w14:textId="679C795E" w:rsidR="00B33EAF" w:rsidRDefault="00B33EAF" w:rsidP="006B18A7">
      <w:pPr>
        <w:pStyle w:val="ListParagraph"/>
        <w:numPr>
          <w:ilvl w:val="1"/>
          <w:numId w:val="39"/>
        </w:numPr>
      </w:pPr>
      <w:r>
        <w:t>Name Not Listed</w:t>
      </w:r>
    </w:p>
    <w:p w14:paraId="15E2A1BE" w14:textId="676B0960" w:rsidR="008D789E" w:rsidRDefault="0099427E" w:rsidP="008D789E">
      <w:pPr>
        <w:pStyle w:val="ListParagraph"/>
        <w:numPr>
          <w:ilvl w:val="0"/>
          <w:numId w:val="39"/>
        </w:numPr>
      </w:pPr>
      <w:r>
        <w:br w:type="column"/>
      </w:r>
    </w:p>
    <w:p w14:paraId="3263B3FE" w14:textId="77777777" w:rsidR="008D789E" w:rsidRDefault="008D789E" w:rsidP="008D789E">
      <w:pPr>
        <w:ind w:left="360"/>
      </w:pPr>
      <w:r>
        <w:rPr>
          <w:noProof/>
        </w:rPr>
        <w:drawing>
          <wp:inline distT="0" distB="0" distL="0" distR="0" wp14:anchorId="0A03E5E3" wp14:editId="5296E8F1">
            <wp:extent cx="1828800" cy="18288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FCD311" w14:textId="77777777" w:rsidR="008D789E" w:rsidRPr="004F618C" w:rsidRDefault="008D789E" w:rsidP="008D789E">
      <w:pPr>
        <w:pStyle w:val="ListParagraph"/>
        <w:numPr>
          <w:ilvl w:val="1"/>
          <w:numId w:val="39"/>
        </w:numPr>
        <w:rPr>
          <w:highlight w:val="yellow"/>
        </w:rPr>
      </w:pPr>
      <w:r w:rsidRPr="004F618C">
        <w:rPr>
          <w:highlight w:val="yellow"/>
        </w:rPr>
        <w:t>Philadelphia Rod</w:t>
      </w:r>
    </w:p>
    <w:p w14:paraId="3F3A0B11" w14:textId="77777777" w:rsidR="008D789E" w:rsidRDefault="008D789E" w:rsidP="008D789E">
      <w:pPr>
        <w:pStyle w:val="ListParagraph"/>
        <w:numPr>
          <w:ilvl w:val="1"/>
          <w:numId w:val="39"/>
        </w:numPr>
      </w:pPr>
      <w:r>
        <w:t>Builder’s Rod</w:t>
      </w:r>
    </w:p>
    <w:p w14:paraId="30C7677D" w14:textId="77777777" w:rsidR="008D789E" w:rsidRDefault="008D789E" w:rsidP="008D789E">
      <w:pPr>
        <w:pStyle w:val="ListParagraph"/>
        <w:numPr>
          <w:ilvl w:val="1"/>
          <w:numId w:val="39"/>
        </w:numPr>
      </w:pPr>
      <w:r>
        <w:t>Direct Elevation Rod</w:t>
      </w:r>
    </w:p>
    <w:p w14:paraId="6CD9F7DB" w14:textId="77777777" w:rsidR="008D789E" w:rsidRDefault="008D789E" w:rsidP="008D789E">
      <w:pPr>
        <w:pStyle w:val="ListParagraph"/>
        <w:numPr>
          <w:ilvl w:val="1"/>
          <w:numId w:val="39"/>
        </w:numPr>
      </w:pPr>
      <w:r>
        <w:t>Surveyor's Measure</w:t>
      </w:r>
    </w:p>
    <w:p w14:paraId="01067769" w14:textId="77777777" w:rsidR="008D789E" w:rsidRDefault="008D789E" w:rsidP="008D789E">
      <w:pPr>
        <w:pStyle w:val="ListParagraph"/>
        <w:numPr>
          <w:ilvl w:val="1"/>
          <w:numId w:val="39"/>
        </w:numPr>
      </w:pPr>
      <w:r>
        <w:t>Name Not Listed</w:t>
      </w:r>
    </w:p>
    <w:p w14:paraId="0273373A" w14:textId="71531C3E" w:rsidR="008D789E" w:rsidRDefault="008D789E" w:rsidP="008D789E">
      <w:pPr>
        <w:pStyle w:val="ListParagraph"/>
        <w:numPr>
          <w:ilvl w:val="0"/>
          <w:numId w:val="39"/>
        </w:numPr>
      </w:pPr>
    </w:p>
    <w:p w14:paraId="191A5F19" w14:textId="2AB96CA3" w:rsidR="008D789E" w:rsidRDefault="004A29E8" w:rsidP="008D789E">
      <w:pPr>
        <w:ind w:left="360"/>
      </w:pPr>
      <w:r>
        <w:rPr>
          <w:noProof/>
        </w:rPr>
        <w:drawing>
          <wp:inline distT="0" distB="0" distL="0" distR="0" wp14:anchorId="1B6B1CE5" wp14:editId="194632C2">
            <wp:extent cx="1828800" cy="18288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BF1050" w14:textId="77777777" w:rsidR="008D789E" w:rsidRDefault="008D789E" w:rsidP="008D789E">
      <w:pPr>
        <w:pStyle w:val="ListParagraph"/>
        <w:numPr>
          <w:ilvl w:val="1"/>
          <w:numId w:val="39"/>
        </w:numPr>
      </w:pPr>
      <w:r>
        <w:t>Philadelphia Rod</w:t>
      </w:r>
    </w:p>
    <w:p w14:paraId="73E18974" w14:textId="77777777" w:rsidR="008D789E" w:rsidRDefault="008D789E" w:rsidP="008D789E">
      <w:pPr>
        <w:pStyle w:val="ListParagraph"/>
        <w:numPr>
          <w:ilvl w:val="1"/>
          <w:numId w:val="39"/>
        </w:numPr>
      </w:pPr>
      <w:r>
        <w:t>Builder’s Rod</w:t>
      </w:r>
    </w:p>
    <w:p w14:paraId="2E63106B" w14:textId="77777777" w:rsidR="008D789E" w:rsidRPr="004F618C" w:rsidRDefault="008D789E" w:rsidP="008D789E">
      <w:pPr>
        <w:pStyle w:val="ListParagraph"/>
        <w:numPr>
          <w:ilvl w:val="1"/>
          <w:numId w:val="39"/>
        </w:numPr>
        <w:rPr>
          <w:highlight w:val="yellow"/>
        </w:rPr>
      </w:pPr>
      <w:r w:rsidRPr="004F618C">
        <w:rPr>
          <w:highlight w:val="yellow"/>
        </w:rPr>
        <w:t>Direct Elevation Rod</w:t>
      </w:r>
    </w:p>
    <w:p w14:paraId="2979944A" w14:textId="77777777" w:rsidR="008D789E" w:rsidRDefault="008D789E" w:rsidP="008D789E">
      <w:pPr>
        <w:pStyle w:val="ListParagraph"/>
        <w:numPr>
          <w:ilvl w:val="1"/>
          <w:numId w:val="39"/>
        </w:numPr>
      </w:pPr>
      <w:r>
        <w:t>Surveyor's Measure</w:t>
      </w:r>
    </w:p>
    <w:p w14:paraId="383AB64C" w14:textId="77777777" w:rsidR="008D789E" w:rsidRDefault="008D789E" w:rsidP="008D789E">
      <w:pPr>
        <w:pStyle w:val="ListParagraph"/>
        <w:numPr>
          <w:ilvl w:val="1"/>
          <w:numId w:val="39"/>
        </w:numPr>
      </w:pPr>
      <w:r>
        <w:t>Name Not Listed</w:t>
      </w:r>
    </w:p>
    <w:p w14:paraId="3240DF79" w14:textId="1CA9473A" w:rsidR="008D789E" w:rsidRDefault="004A29E8" w:rsidP="008D789E">
      <w:pPr>
        <w:pStyle w:val="ListParagraph"/>
        <w:numPr>
          <w:ilvl w:val="0"/>
          <w:numId w:val="39"/>
        </w:numPr>
      </w:pPr>
      <w:r>
        <w:br w:type="column"/>
      </w:r>
    </w:p>
    <w:p w14:paraId="7DC9F37A" w14:textId="6793657C" w:rsidR="008D789E" w:rsidRDefault="004A29E8" w:rsidP="008D789E">
      <w:pPr>
        <w:ind w:left="360"/>
      </w:pPr>
      <w:r>
        <w:rPr>
          <w:noProof/>
        </w:rPr>
        <w:drawing>
          <wp:inline distT="0" distB="0" distL="0" distR="0" wp14:anchorId="14E402E0" wp14:editId="3434C5C2">
            <wp:extent cx="2743200" cy="2294890"/>
            <wp:effectExtent l="0" t="0" r="0" b="0"/>
            <wp:docPr id="45" name="Picture 45" descr="Sokkia 13 ft. Aluminum Builders Rod 10ths 1005158-01 | eB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Sokkia 13 ft. Aluminum Builders Rod 10ths 1005158-01 | eBay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29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E9D4F" w14:textId="77777777" w:rsidR="008D789E" w:rsidRDefault="008D789E" w:rsidP="008D789E">
      <w:pPr>
        <w:pStyle w:val="ListParagraph"/>
        <w:numPr>
          <w:ilvl w:val="1"/>
          <w:numId w:val="39"/>
        </w:numPr>
      </w:pPr>
      <w:r>
        <w:t>Philadelphia Rod</w:t>
      </w:r>
    </w:p>
    <w:p w14:paraId="4535C1A1" w14:textId="77777777" w:rsidR="008D789E" w:rsidRPr="004F618C" w:rsidRDefault="008D789E" w:rsidP="008D789E">
      <w:pPr>
        <w:pStyle w:val="ListParagraph"/>
        <w:numPr>
          <w:ilvl w:val="1"/>
          <w:numId w:val="39"/>
        </w:numPr>
        <w:rPr>
          <w:highlight w:val="yellow"/>
        </w:rPr>
      </w:pPr>
      <w:r w:rsidRPr="004F618C">
        <w:rPr>
          <w:highlight w:val="yellow"/>
        </w:rPr>
        <w:t>Builder’s Rod</w:t>
      </w:r>
    </w:p>
    <w:p w14:paraId="3A5226D7" w14:textId="77777777" w:rsidR="008D789E" w:rsidRDefault="008D789E" w:rsidP="008D789E">
      <w:pPr>
        <w:pStyle w:val="ListParagraph"/>
        <w:numPr>
          <w:ilvl w:val="1"/>
          <w:numId w:val="39"/>
        </w:numPr>
      </w:pPr>
      <w:r>
        <w:t>Direct Elevation Rod</w:t>
      </w:r>
    </w:p>
    <w:p w14:paraId="7CA8C86A" w14:textId="77777777" w:rsidR="008D789E" w:rsidRDefault="008D789E" w:rsidP="008D789E">
      <w:pPr>
        <w:pStyle w:val="ListParagraph"/>
        <w:numPr>
          <w:ilvl w:val="1"/>
          <w:numId w:val="39"/>
        </w:numPr>
      </w:pPr>
      <w:r>
        <w:t>Surveyor's Measure</w:t>
      </w:r>
    </w:p>
    <w:p w14:paraId="721D8131" w14:textId="77777777" w:rsidR="008D789E" w:rsidRDefault="008D789E" w:rsidP="008D789E">
      <w:pPr>
        <w:pStyle w:val="ListParagraph"/>
        <w:numPr>
          <w:ilvl w:val="1"/>
          <w:numId w:val="39"/>
        </w:numPr>
      </w:pPr>
      <w:r>
        <w:t>Name Not Listed</w:t>
      </w:r>
    </w:p>
    <w:p w14:paraId="2A44E401" w14:textId="72B91F17" w:rsidR="00B33EAF" w:rsidRDefault="00B33EAF" w:rsidP="008D789E">
      <w:pPr>
        <w:pStyle w:val="ListParagraph"/>
        <w:numPr>
          <w:ilvl w:val="0"/>
          <w:numId w:val="39"/>
        </w:numPr>
      </w:pPr>
    </w:p>
    <w:p w14:paraId="7FD0D64A" w14:textId="77777777" w:rsidR="00D023A5" w:rsidRDefault="00D023A5" w:rsidP="00D023A5">
      <w:pPr>
        <w:pStyle w:val="NoSpacing"/>
      </w:pPr>
      <w:r>
        <w:rPr>
          <w:noProof/>
        </w:rPr>
        <w:drawing>
          <wp:inline distT="0" distB="0" distL="0" distR="0" wp14:anchorId="752AE6BD" wp14:editId="5E70F91B">
            <wp:extent cx="1551305" cy="30480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30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C447C" w14:textId="49C0AD9A" w:rsidR="00B33EAF" w:rsidRDefault="00B33EAF" w:rsidP="006B18A7">
      <w:pPr>
        <w:pStyle w:val="ListParagraph"/>
        <w:numPr>
          <w:ilvl w:val="1"/>
          <w:numId w:val="39"/>
        </w:numPr>
      </w:pPr>
      <w:r>
        <w:t>String Line</w:t>
      </w:r>
    </w:p>
    <w:p w14:paraId="7A63B7FA" w14:textId="1DD6E9D1" w:rsidR="00B33EAF" w:rsidRDefault="00B33EAF" w:rsidP="006B18A7">
      <w:pPr>
        <w:pStyle w:val="ListParagraph"/>
        <w:numPr>
          <w:ilvl w:val="1"/>
          <w:numId w:val="39"/>
        </w:numPr>
      </w:pPr>
      <w:r>
        <w:t>Surveyor's Weight</w:t>
      </w:r>
    </w:p>
    <w:p w14:paraId="38225122" w14:textId="5CDECEF1" w:rsidR="00B33EAF" w:rsidRPr="004F618C" w:rsidRDefault="00B33EAF" w:rsidP="006B18A7">
      <w:pPr>
        <w:pStyle w:val="ListParagraph"/>
        <w:numPr>
          <w:ilvl w:val="1"/>
          <w:numId w:val="39"/>
        </w:numPr>
        <w:rPr>
          <w:highlight w:val="yellow"/>
        </w:rPr>
      </w:pPr>
      <w:r w:rsidRPr="004F618C">
        <w:rPr>
          <w:highlight w:val="yellow"/>
        </w:rPr>
        <w:t>Plumb Bob</w:t>
      </w:r>
    </w:p>
    <w:p w14:paraId="178F5C1F" w14:textId="164FA3FC" w:rsidR="00B33EAF" w:rsidRDefault="00B33EAF" w:rsidP="006B18A7">
      <w:pPr>
        <w:pStyle w:val="ListParagraph"/>
        <w:numPr>
          <w:ilvl w:val="1"/>
          <w:numId w:val="39"/>
        </w:numPr>
      </w:pPr>
      <w:r>
        <w:t>Chalk Line</w:t>
      </w:r>
    </w:p>
    <w:p w14:paraId="7FF581D3" w14:textId="38042366" w:rsidR="00B33EAF" w:rsidRDefault="00B33EAF" w:rsidP="006B18A7">
      <w:pPr>
        <w:pStyle w:val="ListParagraph"/>
        <w:numPr>
          <w:ilvl w:val="1"/>
          <w:numId w:val="39"/>
        </w:numPr>
      </w:pPr>
      <w:r>
        <w:t>Name Not Listed</w:t>
      </w:r>
    </w:p>
    <w:p w14:paraId="7CF57AC7" w14:textId="669CDFD1" w:rsidR="00B33EAF" w:rsidRDefault="0099427E" w:rsidP="006B18A7">
      <w:pPr>
        <w:pStyle w:val="ListParagraph"/>
        <w:numPr>
          <w:ilvl w:val="0"/>
          <w:numId w:val="39"/>
        </w:numPr>
      </w:pPr>
      <w:r>
        <w:br w:type="column"/>
      </w:r>
    </w:p>
    <w:p w14:paraId="2C459096" w14:textId="77777777" w:rsidR="00D023A5" w:rsidRDefault="00D023A5" w:rsidP="00D023A5">
      <w:pPr>
        <w:pStyle w:val="NoSpacing"/>
      </w:pPr>
      <w:r>
        <w:rPr>
          <w:noProof/>
        </w:rPr>
        <w:drawing>
          <wp:inline distT="0" distB="0" distL="0" distR="0" wp14:anchorId="4AF124A1" wp14:editId="2744B9D3">
            <wp:extent cx="1828800" cy="182880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48077D80" w14:textId="6A69D7F9" w:rsidR="00B33EAF" w:rsidRDefault="00B33EAF" w:rsidP="006B18A7">
      <w:pPr>
        <w:pStyle w:val="ListParagraph"/>
        <w:numPr>
          <w:ilvl w:val="1"/>
          <w:numId w:val="39"/>
        </w:numPr>
      </w:pPr>
      <w:r>
        <w:t>Chain Marker</w:t>
      </w:r>
    </w:p>
    <w:p w14:paraId="62667695" w14:textId="1023A489" w:rsidR="00B33EAF" w:rsidRPr="004F618C" w:rsidRDefault="00B33EAF" w:rsidP="006B18A7">
      <w:pPr>
        <w:pStyle w:val="ListParagraph"/>
        <w:numPr>
          <w:ilvl w:val="1"/>
          <w:numId w:val="39"/>
        </w:numPr>
        <w:rPr>
          <w:highlight w:val="yellow"/>
        </w:rPr>
      </w:pPr>
      <w:r w:rsidRPr="004F618C">
        <w:rPr>
          <w:highlight w:val="yellow"/>
        </w:rPr>
        <w:t>Surveyor's Arrows</w:t>
      </w:r>
    </w:p>
    <w:p w14:paraId="241AB988" w14:textId="1FD0A124" w:rsidR="00B33EAF" w:rsidRDefault="00B33EAF" w:rsidP="006B18A7">
      <w:pPr>
        <w:pStyle w:val="ListParagraph"/>
        <w:numPr>
          <w:ilvl w:val="1"/>
          <w:numId w:val="39"/>
        </w:numPr>
      </w:pPr>
      <w:r>
        <w:t>Distance Marker</w:t>
      </w:r>
    </w:p>
    <w:p w14:paraId="7BEBBB8D" w14:textId="3E549F72" w:rsidR="00B33EAF" w:rsidRDefault="00B33EAF" w:rsidP="006B18A7">
      <w:pPr>
        <w:pStyle w:val="ListParagraph"/>
        <w:numPr>
          <w:ilvl w:val="1"/>
          <w:numId w:val="39"/>
        </w:numPr>
      </w:pPr>
      <w:r>
        <w:t>Stakes</w:t>
      </w:r>
    </w:p>
    <w:p w14:paraId="61CA548D" w14:textId="4894FEA9" w:rsidR="00B33EAF" w:rsidRDefault="00B33EAF" w:rsidP="006B18A7">
      <w:pPr>
        <w:pStyle w:val="ListParagraph"/>
        <w:numPr>
          <w:ilvl w:val="1"/>
          <w:numId w:val="39"/>
        </w:numPr>
      </w:pPr>
      <w:r>
        <w:t>Name Not Listed</w:t>
      </w:r>
    </w:p>
    <w:p w14:paraId="077BE1AA" w14:textId="4C8839D0" w:rsidR="00B33EAF" w:rsidRDefault="00B33EAF" w:rsidP="006B18A7">
      <w:pPr>
        <w:pStyle w:val="ListParagraph"/>
        <w:numPr>
          <w:ilvl w:val="0"/>
          <w:numId w:val="39"/>
        </w:numPr>
      </w:pPr>
    </w:p>
    <w:p w14:paraId="368CE032" w14:textId="31241E9E" w:rsidR="00B33EAF" w:rsidRDefault="0099427E" w:rsidP="0099427E">
      <w:pPr>
        <w:pStyle w:val="NoSpacing"/>
      </w:pPr>
      <w:r>
        <w:rPr>
          <w:noProof/>
        </w:rPr>
        <w:drawing>
          <wp:inline distT="0" distB="0" distL="0" distR="0" wp14:anchorId="1AAF62FD" wp14:editId="1C68BB3F">
            <wp:extent cx="1828800" cy="1828800"/>
            <wp:effectExtent l="0" t="0" r="0" b="0"/>
            <wp:docPr id="33" name="Picture 33" descr="A picture containing too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 descr="A picture containing too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4F54A2" w14:textId="3DE17FA0" w:rsidR="00B33EAF" w:rsidRDefault="00B33EAF" w:rsidP="006B18A7">
      <w:pPr>
        <w:pStyle w:val="ListParagraph"/>
        <w:numPr>
          <w:ilvl w:val="1"/>
          <w:numId w:val="39"/>
        </w:numPr>
      </w:pPr>
      <w:r>
        <w:t>Tape Measure</w:t>
      </w:r>
    </w:p>
    <w:p w14:paraId="68ECF23C" w14:textId="37BE158A" w:rsidR="00B33EAF" w:rsidRDefault="00B33EAF" w:rsidP="006B18A7">
      <w:pPr>
        <w:pStyle w:val="ListParagraph"/>
        <w:numPr>
          <w:ilvl w:val="1"/>
          <w:numId w:val="39"/>
        </w:numPr>
      </w:pPr>
      <w:r>
        <w:t>Steel Tape</w:t>
      </w:r>
    </w:p>
    <w:p w14:paraId="12361369" w14:textId="31ECF6CE" w:rsidR="00B33EAF" w:rsidRDefault="00B33EAF" w:rsidP="006B18A7">
      <w:pPr>
        <w:pStyle w:val="ListParagraph"/>
        <w:numPr>
          <w:ilvl w:val="1"/>
          <w:numId w:val="39"/>
        </w:numPr>
      </w:pPr>
      <w:r w:rsidRPr="004F618C">
        <w:rPr>
          <w:highlight w:val="yellow"/>
        </w:rPr>
        <w:t>Fiberglass Tape</w:t>
      </w:r>
    </w:p>
    <w:p w14:paraId="3F9364A2" w14:textId="77A4D9C5" w:rsidR="00B33EAF" w:rsidRDefault="00B33EAF" w:rsidP="006B18A7">
      <w:pPr>
        <w:pStyle w:val="ListParagraph"/>
        <w:numPr>
          <w:ilvl w:val="1"/>
          <w:numId w:val="39"/>
        </w:numPr>
      </w:pPr>
      <w:r>
        <w:t>Surveyor's Tape</w:t>
      </w:r>
    </w:p>
    <w:p w14:paraId="50874C44" w14:textId="73A0D4CD" w:rsidR="00B33EAF" w:rsidRDefault="00B33EAF" w:rsidP="006B18A7">
      <w:pPr>
        <w:pStyle w:val="ListParagraph"/>
        <w:numPr>
          <w:ilvl w:val="1"/>
          <w:numId w:val="39"/>
        </w:numPr>
      </w:pPr>
      <w:r>
        <w:t>Name Not Listed</w:t>
      </w:r>
    </w:p>
    <w:p w14:paraId="32555183" w14:textId="5E769602" w:rsidR="00B33EAF" w:rsidRDefault="0099427E" w:rsidP="006B18A7">
      <w:pPr>
        <w:pStyle w:val="ListParagraph"/>
        <w:numPr>
          <w:ilvl w:val="0"/>
          <w:numId w:val="39"/>
        </w:numPr>
      </w:pPr>
      <w:r>
        <w:br w:type="column"/>
      </w:r>
    </w:p>
    <w:p w14:paraId="7CCA6FAD" w14:textId="77777777" w:rsidR="0099427E" w:rsidRDefault="0099427E" w:rsidP="0099427E">
      <w:pPr>
        <w:pStyle w:val="NoSpacing"/>
      </w:pPr>
      <w:r>
        <w:rPr>
          <w:noProof/>
        </w:rPr>
        <w:drawing>
          <wp:inline distT="0" distB="0" distL="0" distR="0" wp14:anchorId="26107112" wp14:editId="23731BD1">
            <wp:extent cx="1828800" cy="18288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189B09" w14:textId="11FEF35A" w:rsidR="006B18A7" w:rsidRPr="004F618C" w:rsidRDefault="006B18A7" w:rsidP="006B18A7">
      <w:pPr>
        <w:pStyle w:val="ListParagraph"/>
        <w:numPr>
          <w:ilvl w:val="1"/>
          <w:numId w:val="39"/>
        </w:numPr>
        <w:rPr>
          <w:highlight w:val="yellow"/>
        </w:rPr>
      </w:pPr>
      <w:r w:rsidRPr="004F618C">
        <w:rPr>
          <w:highlight w:val="yellow"/>
        </w:rPr>
        <w:t xml:space="preserve">Laser Level </w:t>
      </w:r>
    </w:p>
    <w:p w14:paraId="0A6313F5" w14:textId="1C20865A" w:rsidR="00B33EAF" w:rsidRDefault="00B33EAF" w:rsidP="006B18A7">
      <w:pPr>
        <w:pStyle w:val="ListParagraph"/>
        <w:numPr>
          <w:ilvl w:val="1"/>
          <w:numId w:val="39"/>
        </w:numPr>
      </w:pPr>
      <w:r>
        <w:t>Transit</w:t>
      </w:r>
    </w:p>
    <w:p w14:paraId="4C85A302" w14:textId="0B790DC2" w:rsidR="00B33EAF" w:rsidRDefault="00B33EAF" w:rsidP="006B18A7">
      <w:pPr>
        <w:pStyle w:val="ListParagraph"/>
        <w:numPr>
          <w:ilvl w:val="1"/>
          <w:numId w:val="39"/>
        </w:numPr>
      </w:pPr>
      <w:r>
        <w:t>Laser Level Receiver</w:t>
      </w:r>
    </w:p>
    <w:p w14:paraId="4015FB39" w14:textId="2BBB80C7" w:rsidR="00B33EAF" w:rsidRDefault="00B33EAF" w:rsidP="006B18A7">
      <w:pPr>
        <w:pStyle w:val="ListParagraph"/>
        <w:numPr>
          <w:ilvl w:val="1"/>
          <w:numId w:val="39"/>
        </w:numPr>
      </w:pPr>
      <w:r>
        <w:t>Builder's Level</w:t>
      </w:r>
    </w:p>
    <w:p w14:paraId="26539EA3" w14:textId="0C89E9AE" w:rsidR="00B33EAF" w:rsidRDefault="00B33EAF" w:rsidP="006B18A7">
      <w:pPr>
        <w:pStyle w:val="ListParagraph"/>
        <w:numPr>
          <w:ilvl w:val="1"/>
          <w:numId w:val="39"/>
        </w:numPr>
      </w:pPr>
      <w:r>
        <w:t>Name Not Listed</w:t>
      </w:r>
    </w:p>
    <w:p w14:paraId="338AF99D" w14:textId="0510B8B9" w:rsidR="00B33EAF" w:rsidRDefault="00B33EAF" w:rsidP="006B18A7">
      <w:pPr>
        <w:pStyle w:val="ListParagraph"/>
        <w:numPr>
          <w:ilvl w:val="0"/>
          <w:numId w:val="39"/>
        </w:numPr>
      </w:pPr>
    </w:p>
    <w:p w14:paraId="376C7A7A" w14:textId="38A71415" w:rsidR="00B33EAF" w:rsidRDefault="0099427E" w:rsidP="0099427E">
      <w:pPr>
        <w:pStyle w:val="NoSpacing"/>
      </w:pPr>
      <w:r>
        <w:rPr>
          <w:noProof/>
        </w:rPr>
        <w:drawing>
          <wp:inline distT="0" distB="0" distL="0" distR="0" wp14:anchorId="303F5863" wp14:editId="601E63EA">
            <wp:extent cx="1828800" cy="18288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E597FB" w14:textId="67B7CAE9" w:rsidR="00B33EAF" w:rsidRPr="004F618C" w:rsidRDefault="00B33EAF" w:rsidP="006B18A7">
      <w:pPr>
        <w:pStyle w:val="ListParagraph"/>
        <w:numPr>
          <w:ilvl w:val="1"/>
          <w:numId w:val="39"/>
        </w:numPr>
        <w:rPr>
          <w:highlight w:val="yellow"/>
        </w:rPr>
      </w:pPr>
      <w:r w:rsidRPr="004F618C">
        <w:rPr>
          <w:highlight w:val="yellow"/>
        </w:rPr>
        <w:t>Hand Level</w:t>
      </w:r>
    </w:p>
    <w:p w14:paraId="67044BE0" w14:textId="3F7ADD60" w:rsidR="00B33EAF" w:rsidRDefault="00B33EAF" w:rsidP="006B18A7">
      <w:pPr>
        <w:pStyle w:val="ListParagraph"/>
        <w:numPr>
          <w:ilvl w:val="1"/>
          <w:numId w:val="39"/>
        </w:numPr>
      </w:pPr>
      <w:r>
        <w:t>String Level</w:t>
      </w:r>
    </w:p>
    <w:p w14:paraId="66B3768C" w14:textId="7E847E58" w:rsidR="00B33EAF" w:rsidRDefault="00B33EAF" w:rsidP="006B18A7">
      <w:pPr>
        <w:pStyle w:val="ListParagraph"/>
        <w:numPr>
          <w:ilvl w:val="1"/>
          <w:numId w:val="39"/>
        </w:numPr>
      </w:pPr>
      <w:r>
        <w:t>Builder's Level</w:t>
      </w:r>
    </w:p>
    <w:p w14:paraId="2C16B357" w14:textId="543476FA" w:rsidR="00B33EAF" w:rsidRDefault="00B33EAF" w:rsidP="006B18A7">
      <w:pPr>
        <w:pStyle w:val="ListParagraph"/>
        <w:numPr>
          <w:ilvl w:val="1"/>
          <w:numId w:val="39"/>
        </w:numPr>
      </w:pPr>
      <w:r>
        <w:t>Torpedo Level</w:t>
      </w:r>
    </w:p>
    <w:p w14:paraId="365C5E2B" w14:textId="44AF2D4A" w:rsidR="00B33EAF" w:rsidRDefault="00B33EAF" w:rsidP="006B18A7">
      <w:pPr>
        <w:pStyle w:val="ListParagraph"/>
        <w:numPr>
          <w:ilvl w:val="1"/>
          <w:numId w:val="39"/>
        </w:numPr>
      </w:pPr>
      <w:r>
        <w:t>Name Not Listed</w:t>
      </w:r>
    </w:p>
    <w:p w14:paraId="4D4EAEA5" w14:textId="38D99D69" w:rsidR="00B33EAF" w:rsidRDefault="0099427E" w:rsidP="006B18A7">
      <w:pPr>
        <w:pStyle w:val="ListParagraph"/>
        <w:numPr>
          <w:ilvl w:val="0"/>
          <w:numId w:val="39"/>
        </w:numPr>
      </w:pPr>
      <w:r>
        <w:br w:type="column"/>
      </w:r>
    </w:p>
    <w:p w14:paraId="5E8EDC83" w14:textId="6526AB3C" w:rsidR="00B33EAF" w:rsidRDefault="0099427E" w:rsidP="0099427E">
      <w:pPr>
        <w:pStyle w:val="NoSpacing"/>
      </w:pPr>
      <w:r>
        <w:rPr>
          <w:noProof/>
        </w:rPr>
        <w:drawing>
          <wp:inline distT="0" distB="0" distL="0" distR="0" wp14:anchorId="65732AEA" wp14:editId="704913C1">
            <wp:extent cx="1828800" cy="182880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50B93" w14:textId="1E2BCC34" w:rsidR="00B33EAF" w:rsidRDefault="00B33EAF" w:rsidP="006B18A7">
      <w:pPr>
        <w:pStyle w:val="ListParagraph"/>
        <w:numPr>
          <w:ilvl w:val="1"/>
          <w:numId w:val="39"/>
        </w:numPr>
      </w:pPr>
      <w:r>
        <w:t>Transit</w:t>
      </w:r>
    </w:p>
    <w:p w14:paraId="1C28D53B" w14:textId="5FA78896" w:rsidR="00B33EAF" w:rsidRPr="004F618C" w:rsidRDefault="00B33EAF" w:rsidP="006B18A7">
      <w:pPr>
        <w:pStyle w:val="ListParagraph"/>
        <w:numPr>
          <w:ilvl w:val="1"/>
          <w:numId w:val="39"/>
        </w:numPr>
        <w:rPr>
          <w:highlight w:val="yellow"/>
        </w:rPr>
      </w:pPr>
      <w:r w:rsidRPr="004F618C">
        <w:rPr>
          <w:highlight w:val="yellow"/>
        </w:rPr>
        <w:t>Builder's Level</w:t>
      </w:r>
    </w:p>
    <w:p w14:paraId="52E2E364" w14:textId="72884D75" w:rsidR="00B33EAF" w:rsidRDefault="00B33EAF" w:rsidP="006B18A7">
      <w:pPr>
        <w:pStyle w:val="ListParagraph"/>
        <w:numPr>
          <w:ilvl w:val="1"/>
          <w:numId w:val="39"/>
        </w:numPr>
      </w:pPr>
      <w:r>
        <w:t>Laser Level Receiver</w:t>
      </w:r>
    </w:p>
    <w:p w14:paraId="653A5196" w14:textId="7C5072AF" w:rsidR="00B33EAF" w:rsidRDefault="00B33EAF" w:rsidP="006B18A7">
      <w:pPr>
        <w:pStyle w:val="ListParagraph"/>
        <w:numPr>
          <w:ilvl w:val="1"/>
          <w:numId w:val="39"/>
        </w:numPr>
      </w:pPr>
      <w:r>
        <w:t>Builder's Level</w:t>
      </w:r>
    </w:p>
    <w:p w14:paraId="2FE34A30" w14:textId="1E3DFB25" w:rsidR="00B33EAF" w:rsidRDefault="00B33EAF" w:rsidP="006B18A7">
      <w:pPr>
        <w:pStyle w:val="ListParagraph"/>
        <w:numPr>
          <w:ilvl w:val="1"/>
          <w:numId w:val="39"/>
        </w:numPr>
      </w:pPr>
      <w:r>
        <w:t>Name Not Listed</w:t>
      </w:r>
    </w:p>
    <w:p w14:paraId="03EB3E94" w14:textId="7B7F2A6E" w:rsidR="00B33EAF" w:rsidRDefault="00B33EAF" w:rsidP="006B18A7">
      <w:pPr>
        <w:pStyle w:val="ListParagraph"/>
        <w:numPr>
          <w:ilvl w:val="0"/>
          <w:numId w:val="39"/>
        </w:numPr>
      </w:pPr>
    </w:p>
    <w:p w14:paraId="51230CFD" w14:textId="77777777" w:rsidR="00A41A43" w:rsidRDefault="00A41A43" w:rsidP="0099427E">
      <w:pPr>
        <w:pStyle w:val="NoSpacing"/>
        <w:rPr>
          <w:noProof/>
        </w:rPr>
      </w:pPr>
    </w:p>
    <w:p w14:paraId="2656CA8F" w14:textId="56B0A126" w:rsidR="00B33EAF" w:rsidRDefault="0099427E" w:rsidP="0099427E">
      <w:pPr>
        <w:pStyle w:val="NoSpacing"/>
      </w:pPr>
      <w:r>
        <w:rPr>
          <w:noProof/>
        </w:rPr>
        <w:drawing>
          <wp:inline distT="0" distB="0" distL="0" distR="0" wp14:anchorId="58773C57" wp14:editId="30981D81">
            <wp:extent cx="1828165" cy="3718560"/>
            <wp:effectExtent l="0" t="0" r="635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70" t="4632" r="370" b="7675"/>
                    <a:stretch/>
                  </pic:blipFill>
                  <pic:spPr bwMode="auto">
                    <a:xfrm>
                      <a:off x="0" y="0"/>
                      <a:ext cx="1828800" cy="3719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0C800BF" w14:textId="6F0CC4EF" w:rsidR="006B18A7" w:rsidRDefault="006B18A7" w:rsidP="006B18A7">
      <w:pPr>
        <w:pStyle w:val="ListParagraph"/>
        <w:numPr>
          <w:ilvl w:val="1"/>
          <w:numId w:val="39"/>
        </w:numPr>
      </w:pPr>
      <w:r>
        <w:t>GPS Receiver</w:t>
      </w:r>
    </w:p>
    <w:p w14:paraId="4128AAB9" w14:textId="43F8BBE6" w:rsidR="00B33EAF" w:rsidRDefault="00B33EAF" w:rsidP="006B18A7">
      <w:pPr>
        <w:pStyle w:val="ListParagraph"/>
        <w:numPr>
          <w:ilvl w:val="1"/>
          <w:numId w:val="39"/>
        </w:numPr>
      </w:pPr>
      <w:r>
        <w:t>Stud Finder</w:t>
      </w:r>
    </w:p>
    <w:p w14:paraId="00C8D929" w14:textId="264907BB" w:rsidR="00B33EAF" w:rsidRPr="004F618C" w:rsidRDefault="00B33EAF" w:rsidP="006B18A7">
      <w:pPr>
        <w:pStyle w:val="ListParagraph"/>
        <w:numPr>
          <w:ilvl w:val="1"/>
          <w:numId w:val="39"/>
        </w:numPr>
        <w:rPr>
          <w:highlight w:val="yellow"/>
        </w:rPr>
      </w:pPr>
      <w:r w:rsidRPr="004F618C">
        <w:rPr>
          <w:highlight w:val="yellow"/>
        </w:rPr>
        <w:t>Laser Level Receiver</w:t>
      </w:r>
    </w:p>
    <w:p w14:paraId="081EFBE1" w14:textId="39239755" w:rsidR="00B33EAF" w:rsidRDefault="00B33EAF" w:rsidP="006B18A7">
      <w:pPr>
        <w:pStyle w:val="ListParagraph"/>
        <w:numPr>
          <w:ilvl w:val="1"/>
          <w:numId w:val="39"/>
        </w:numPr>
      </w:pPr>
      <w:r>
        <w:t>Builder's Level</w:t>
      </w:r>
    </w:p>
    <w:p w14:paraId="27B1AC76" w14:textId="442108D2" w:rsidR="00B33EAF" w:rsidRDefault="00B33EAF" w:rsidP="006B18A7">
      <w:pPr>
        <w:pStyle w:val="ListParagraph"/>
        <w:numPr>
          <w:ilvl w:val="1"/>
          <w:numId w:val="39"/>
        </w:numPr>
      </w:pPr>
      <w:r>
        <w:t>Name Not Listed</w:t>
      </w:r>
    </w:p>
    <w:p w14:paraId="2523F570" w14:textId="55A41C80" w:rsidR="00B33EAF" w:rsidRDefault="00A41A43" w:rsidP="006B18A7">
      <w:pPr>
        <w:pStyle w:val="ListParagraph"/>
        <w:numPr>
          <w:ilvl w:val="0"/>
          <w:numId w:val="39"/>
        </w:numPr>
      </w:pPr>
      <w:r>
        <w:br w:type="column"/>
      </w:r>
    </w:p>
    <w:p w14:paraId="55BDA0E3" w14:textId="0D9A5DCA" w:rsidR="00B33EAF" w:rsidRDefault="0099427E" w:rsidP="0099427E">
      <w:pPr>
        <w:pStyle w:val="NoSpacing"/>
      </w:pPr>
      <w:r>
        <w:rPr>
          <w:noProof/>
        </w:rPr>
        <w:drawing>
          <wp:inline distT="0" distB="0" distL="0" distR="0" wp14:anchorId="5986C917" wp14:editId="5E260BC0">
            <wp:extent cx="1903095" cy="3677920"/>
            <wp:effectExtent l="0" t="0" r="1905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095" cy="367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F09534" w14:textId="61C5C4EA" w:rsidR="00B33EAF" w:rsidRDefault="00B33EAF" w:rsidP="006B18A7">
      <w:pPr>
        <w:pStyle w:val="ListParagraph"/>
        <w:numPr>
          <w:ilvl w:val="1"/>
          <w:numId w:val="39"/>
        </w:numPr>
      </w:pPr>
      <w:r>
        <w:t>Instrument Base</w:t>
      </w:r>
    </w:p>
    <w:p w14:paraId="6B989D44" w14:textId="5CD4B84C" w:rsidR="00B33EAF" w:rsidRPr="004F618C" w:rsidRDefault="00B33EAF" w:rsidP="006B18A7">
      <w:pPr>
        <w:pStyle w:val="ListParagraph"/>
        <w:numPr>
          <w:ilvl w:val="1"/>
          <w:numId w:val="39"/>
        </w:numPr>
        <w:rPr>
          <w:highlight w:val="yellow"/>
        </w:rPr>
      </w:pPr>
      <w:r w:rsidRPr="004F618C">
        <w:rPr>
          <w:highlight w:val="yellow"/>
        </w:rPr>
        <w:t>Surveying Tripod</w:t>
      </w:r>
    </w:p>
    <w:p w14:paraId="2BC07EE4" w14:textId="2230B8F6" w:rsidR="00B33EAF" w:rsidRDefault="00B33EAF" w:rsidP="006B18A7">
      <w:pPr>
        <w:pStyle w:val="ListParagraph"/>
        <w:numPr>
          <w:ilvl w:val="1"/>
          <w:numId w:val="39"/>
        </w:numPr>
      </w:pPr>
      <w:r>
        <w:t>Level</w:t>
      </w:r>
    </w:p>
    <w:p w14:paraId="6DC281E3" w14:textId="49BA70A2" w:rsidR="00B33EAF" w:rsidRDefault="00B33EAF" w:rsidP="006B18A7">
      <w:pPr>
        <w:pStyle w:val="ListParagraph"/>
        <w:numPr>
          <w:ilvl w:val="1"/>
          <w:numId w:val="39"/>
        </w:numPr>
      </w:pPr>
      <w:r>
        <w:t>Vise Stand</w:t>
      </w:r>
    </w:p>
    <w:p w14:paraId="78198DBF" w14:textId="38FF7ECB" w:rsidR="00B33EAF" w:rsidRDefault="00B33EAF" w:rsidP="006B18A7">
      <w:pPr>
        <w:pStyle w:val="ListParagraph"/>
        <w:numPr>
          <w:ilvl w:val="1"/>
          <w:numId w:val="39"/>
        </w:numPr>
      </w:pPr>
      <w:r>
        <w:t>Name Not Listed</w:t>
      </w:r>
    </w:p>
    <w:p w14:paraId="2771193D" w14:textId="77777777" w:rsidR="00066C6D" w:rsidRPr="00066C6D" w:rsidRDefault="00066C6D" w:rsidP="00066C6D"/>
    <w:sectPr w:rsidR="00066C6D" w:rsidRPr="00066C6D" w:rsidSect="0099427E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CE185" w14:textId="77777777" w:rsidR="00C03574" w:rsidRDefault="00C03574" w:rsidP="00CD71D0">
      <w:pPr>
        <w:spacing w:after="0" w:line="240" w:lineRule="auto"/>
      </w:pPr>
      <w:r>
        <w:separator/>
      </w:r>
    </w:p>
  </w:endnote>
  <w:endnote w:type="continuationSeparator" w:id="0">
    <w:p w14:paraId="14784DB2" w14:textId="77777777" w:rsidR="00C03574" w:rsidRDefault="00C03574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264C8135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3C5B2F">
      <w:rPr>
        <w:noProof/>
      </w:rPr>
      <w:t>4/5/2022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A7705" w14:textId="77777777" w:rsidR="00C03574" w:rsidRDefault="00C03574" w:rsidP="00CD71D0">
      <w:pPr>
        <w:spacing w:after="0" w:line="240" w:lineRule="auto"/>
      </w:pPr>
      <w:r>
        <w:separator/>
      </w:r>
    </w:p>
  </w:footnote>
  <w:footnote w:type="continuationSeparator" w:id="0">
    <w:p w14:paraId="4B5AADB2" w14:textId="77777777" w:rsidR="00C03574" w:rsidRDefault="00C03574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3C7A" w14:textId="4844CF28" w:rsidR="00CD71D0" w:rsidRDefault="00CD71D0">
    <w:pPr>
      <w:pStyle w:val="Header"/>
    </w:pPr>
    <w:r>
      <w:t xml:space="preserve">Oregon FFA </w:t>
    </w:r>
    <w:r>
      <w:tab/>
    </w:r>
    <w:r>
      <w:tab/>
      <w:t>Agricultural Mechanics</w:t>
    </w:r>
    <w:r w:rsidR="00B33EAF">
      <w:t xml:space="preserve"> Assessment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1292A"/>
    <w:multiLevelType w:val="hybridMultilevel"/>
    <w:tmpl w:val="AEAA3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BE7DF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B50900"/>
    <w:multiLevelType w:val="hybridMultilevel"/>
    <w:tmpl w:val="406CC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34721"/>
    <w:multiLevelType w:val="hybridMultilevel"/>
    <w:tmpl w:val="EC60CF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0C4E8F"/>
    <w:multiLevelType w:val="hybridMultilevel"/>
    <w:tmpl w:val="3042B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C3EB6"/>
    <w:multiLevelType w:val="hybridMultilevel"/>
    <w:tmpl w:val="B4A6D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E7D119D"/>
    <w:multiLevelType w:val="hybridMultilevel"/>
    <w:tmpl w:val="E66A0B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6B15CD"/>
    <w:multiLevelType w:val="hybridMultilevel"/>
    <w:tmpl w:val="1206C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A1F75"/>
    <w:multiLevelType w:val="hybridMultilevel"/>
    <w:tmpl w:val="50C4F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20351C"/>
    <w:multiLevelType w:val="hybridMultilevel"/>
    <w:tmpl w:val="50985D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220111"/>
    <w:multiLevelType w:val="hybridMultilevel"/>
    <w:tmpl w:val="2BDCE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4DA2B54"/>
    <w:multiLevelType w:val="hybridMultilevel"/>
    <w:tmpl w:val="0C08D2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C078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4"/>
  </w:num>
  <w:num w:numId="3">
    <w:abstractNumId w:val="17"/>
  </w:num>
  <w:num w:numId="4">
    <w:abstractNumId w:val="15"/>
  </w:num>
  <w:num w:numId="5">
    <w:abstractNumId w:val="28"/>
  </w:num>
  <w:num w:numId="6">
    <w:abstractNumId w:val="30"/>
  </w:num>
  <w:num w:numId="7">
    <w:abstractNumId w:val="16"/>
  </w:num>
  <w:num w:numId="8">
    <w:abstractNumId w:val="34"/>
  </w:num>
  <w:num w:numId="9">
    <w:abstractNumId w:val="12"/>
  </w:num>
  <w:num w:numId="10">
    <w:abstractNumId w:val="2"/>
  </w:num>
  <w:num w:numId="11">
    <w:abstractNumId w:val="18"/>
  </w:num>
  <w:num w:numId="12">
    <w:abstractNumId w:val="31"/>
  </w:num>
  <w:num w:numId="13">
    <w:abstractNumId w:val="39"/>
  </w:num>
  <w:num w:numId="14">
    <w:abstractNumId w:val="27"/>
  </w:num>
  <w:num w:numId="15">
    <w:abstractNumId w:val="5"/>
  </w:num>
  <w:num w:numId="16">
    <w:abstractNumId w:val="4"/>
  </w:num>
  <w:num w:numId="17">
    <w:abstractNumId w:val="20"/>
  </w:num>
  <w:num w:numId="18">
    <w:abstractNumId w:val="6"/>
  </w:num>
  <w:num w:numId="19">
    <w:abstractNumId w:val="11"/>
  </w:num>
  <w:num w:numId="20">
    <w:abstractNumId w:val="19"/>
  </w:num>
  <w:num w:numId="21">
    <w:abstractNumId w:val="29"/>
  </w:num>
  <w:num w:numId="22">
    <w:abstractNumId w:val="14"/>
  </w:num>
  <w:num w:numId="23">
    <w:abstractNumId w:val="8"/>
  </w:num>
  <w:num w:numId="24">
    <w:abstractNumId w:val="26"/>
  </w:num>
  <w:num w:numId="25">
    <w:abstractNumId w:val="3"/>
  </w:num>
  <w:num w:numId="26">
    <w:abstractNumId w:val="0"/>
  </w:num>
  <w:num w:numId="27">
    <w:abstractNumId w:val="10"/>
  </w:num>
  <w:num w:numId="28">
    <w:abstractNumId w:val="22"/>
  </w:num>
  <w:num w:numId="29">
    <w:abstractNumId w:val="36"/>
  </w:num>
  <w:num w:numId="30">
    <w:abstractNumId w:val="23"/>
  </w:num>
  <w:num w:numId="31">
    <w:abstractNumId w:val="7"/>
  </w:num>
  <w:num w:numId="32">
    <w:abstractNumId w:val="33"/>
  </w:num>
  <w:num w:numId="33">
    <w:abstractNumId w:val="25"/>
  </w:num>
  <w:num w:numId="34">
    <w:abstractNumId w:val="35"/>
  </w:num>
  <w:num w:numId="35">
    <w:abstractNumId w:val="21"/>
  </w:num>
  <w:num w:numId="36">
    <w:abstractNumId w:val="32"/>
  </w:num>
  <w:num w:numId="37">
    <w:abstractNumId w:val="13"/>
  </w:num>
  <w:num w:numId="38">
    <w:abstractNumId w:val="9"/>
  </w:num>
  <w:num w:numId="39">
    <w:abstractNumId w:val="37"/>
  </w:num>
  <w:num w:numId="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1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66C6D"/>
    <w:rsid w:val="00095BE9"/>
    <w:rsid w:val="000E6131"/>
    <w:rsid w:val="00102AFC"/>
    <w:rsid w:val="00110861"/>
    <w:rsid w:val="00130F1F"/>
    <w:rsid w:val="00132629"/>
    <w:rsid w:val="001622D7"/>
    <w:rsid w:val="00183F44"/>
    <w:rsid w:val="001A009B"/>
    <w:rsid w:val="001D03D2"/>
    <w:rsid w:val="00207B0D"/>
    <w:rsid w:val="00213D42"/>
    <w:rsid w:val="00266CF0"/>
    <w:rsid w:val="002673B6"/>
    <w:rsid w:val="002C28D2"/>
    <w:rsid w:val="002C4211"/>
    <w:rsid w:val="002E0F41"/>
    <w:rsid w:val="002F5AAD"/>
    <w:rsid w:val="003A273B"/>
    <w:rsid w:val="003C5B2F"/>
    <w:rsid w:val="003D08B5"/>
    <w:rsid w:val="004337D6"/>
    <w:rsid w:val="00464C0D"/>
    <w:rsid w:val="004A29E8"/>
    <w:rsid w:val="004F618C"/>
    <w:rsid w:val="005629A8"/>
    <w:rsid w:val="005B549F"/>
    <w:rsid w:val="005D16B1"/>
    <w:rsid w:val="005F1F41"/>
    <w:rsid w:val="005F79EB"/>
    <w:rsid w:val="0063305F"/>
    <w:rsid w:val="00654ECF"/>
    <w:rsid w:val="00672761"/>
    <w:rsid w:val="006760C2"/>
    <w:rsid w:val="006A6900"/>
    <w:rsid w:val="006B18A7"/>
    <w:rsid w:val="00726CDC"/>
    <w:rsid w:val="00731912"/>
    <w:rsid w:val="00807F4B"/>
    <w:rsid w:val="008D789E"/>
    <w:rsid w:val="00977AF9"/>
    <w:rsid w:val="0099427E"/>
    <w:rsid w:val="009A6739"/>
    <w:rsid w:val="00A1215C"/>
    <w:rsid w:val="00A22FC8"/>
    <w:rsid w:val="00A41A43"/>
    <w:rsid w:val="00A55D03"/>
    <w:rsid w:val="00A6043C"/>
    <w:rsid w:val="00A9258A"/>
    <w:rsid w:val="00AC1350"/>
    <w:rsid w:val="00B33EAF"/>
    <w:rsid w:val="00B572F7"/>
    <w:rsid w:val="00C03574"/>
    <w:rsid w:val="00C04B4B"/>
    <w:rsid w:val="00C51E7E"/>
    <w:rsid w:val="00C61215"/>
    <w:rsid w:val="00C82016"/>
    <w:rsid w:val="00C92568"/>
    <w:rsid w:val="00CB404F"/>
    <w:rsid w:val="00CD71D0"/>
    <w:rsid w:val="00CE2A2C"/>
    <w:rsid w:val="00CE7C63"/>
    <w:rsid w:val="00CF1F6C"/>
    <w:rsid w:val="00D023A5"/>
    <w:rsid w:val="00DC59D2"/>
    <w:rsid w:val="00E70329"/>
    <w:rsid w:val="00E75A06"/>
    <w:rsid w:val="00F44C6A"/>
    <w:rsid w:val="00FB5799"/>
    <w:rsid w:val="00FD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AFC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102A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02A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02A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rsid w:val="00102A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2AFC"/>
  </w:style>
  <w:style w:type="paragraph" w:styleId="ListParagraph">
    <w:name w:val="List Paragraph"/>
    <w:basedOn w:val="Normal"/>
    <w:uiPriority w:val="34"/>
    <w:qFormat/>
    <w:rsid w:val="00102AFC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102AFC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102AFC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102AFC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2AFC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102A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2AFC"/>
  </w:style>
  <w:style w:type="paragraph" w:styleId="Footer">
    <w:name w:val="footer"/>
    <w:basedOn w:val="Normal"/>
    <w:link w:val="FooterChar"/>
    <w:uiPriority w:val="99"/>
    <w:unhideWhenUsed/>
    <w:rsid w:val="00102A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2AFC"/>
  </w:style>
  <w:style w:type="character" w:customStyle="1" w:styleId="Heading2Char">
    <w:name w:val="Heading 2 Char"/>
    <w:basedOn w:val="DefaultParagraphFont"/>
    <w:link w:val="Heading2"/>
    <w:uiPriority w:val="9"/>
    <w:rsid w:val="00102AFC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02AFC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102A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02AF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2AFC"/>
    <w:rPr>
      <w:color w:val="605E5C"/>
      <w:shd w:val="clear" w:color="auto" w:fill="E1DFDD"/>
    </w:rPr>
  </w:style>
  <w:style w:type="paragraph" w:customStyle="1" w:styleId="Default">
    <w:name w:val="Default"/>
    <w:rsid w:val="00102AF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Plan.docx</Template>
  <TotalTime>3</TotalTime>
  <Pages>4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Michael Spiess</cp:lastModifiedBy>
  <cp:revision>3</cp:revision>
  <dcterms:created xsi:type="dcterms:W3CDTF">2022-04-07T21:33:00Z</dcterms:created>
  <dcterms:modified xsi:type="dcterms:W3CDTF">2022-04-07T21:36:00Z</dcterms:modified>
</cp:coreProperties>
</file>